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0271" w:rsidRPr="00ED428E" w:rsidRDefault="00870271" w:rsidP="00ED428E">
      <w:pPr>
        <w:pStyle w:val="berschrift1"/>
      </w:pPr>
      <w:r w:rsidRPr="00ED428E">
        <w:t>Einreichung Digitale Abgabe</w:t>
      </w:r>
    </w:p>
    <w:p w:rsidR="00870271" w:rsidRPr="001F6A81" w:rsidRDefault="00870271" w:rsidP="00870271">
      <w:pPr>
        <w:rPr>
          <w:rFonts w:ascii="National Book" w:hAnsi="National Book"/>
          <w:sz w:val="22"/>
          <w:szCs w:val="22"/>
          <w:lang w:eastAsia="de-CH"/>
        </w:rPr>
      </w:pPr>
    </w:p>
    <w:tbl>
      <w:tblPr>
        <w:tblW w:w="8940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20"/>
        <w:gridCol w:w="7372"/>
      </w:tblGrid>
      <w:tr w:rsidR="00870271" w:rsidRPr="00CC73FC" w:rsidTr="00BB1412">
        <w:tc>
          <w:tcPr>
            <w:tcW w:w="1548" w:type="dxa"/>
            <w:tcBorders>
              <w:top w:val="nil"/>
              <w:bottom w:val="nil"/>
            </w:tcBorders>
          </w:tcPr>
          <w:p w:rsidR="00870271" w:rsidRPr="00787BBB" w:rsidRDefault="00870271" w:rsidP="00F44517">
            <w:pPr>
              <w:rPr>
                <w:rFonts w:ascii="Arial" w:hAnsi="Arial" w:cs="Arial"/>
                <w:sz w:val="18"/>
                <w:szCs w:val="18"/>
              </w:rPr>
            </w:pPr>
            <w:r w:rsidRPr="00ED428E">
              <w:rPr>
                <w:rFonts w:ascii="National Semibold" w:hAnsi="National Semibold"/>
                <w:b/>
                <w:bCs/>
                <w:lang w:eastAsia="de-CH"/>
              </w:rPr>
              <w:t>Projekt</w:t>
            </w:r>
            <w:r w:rsidR="00ED428E">
              <w:rPr>
                <w:rFonts w:ascii="National Semibold" w:hAnsi="National Semibold"/>
                <w:b/>
                <w:bCs/>
                <w:lang w:eastAsia="de-CH"/>
              </w:rPr>
              <w:t>: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:rsidR="00870271" w:rsidRPr="00CC73FC" w:rsidRDefault="00870271" w:rsidP="00870271">
            <w:pPr>
              <w:pStyle w:val="berschrift2"/>
              <w:numPr>
                <w:ilvl w:val="0"/>
                <w:numId w:val="0"/>
              </w:numPr>
            </w:pPr>
          </w:p>
        </w:tc>
        <w:tc>
          <w:tcPr>
            <w:tcW w:w="7372" w:type="dxa"/>
            <w:tcBorders>
              <w:top w:val="nil"/>
              <w:bottom w:val="nil"/>
            </w:tcBorders>
          </w:tcPr>
          <w:p w:rsidR="00870271" w:rsidRPr="005B3CB0" w:rsidRDefault="00870271" w:rsidP="00870271">
            <w:pPr>
              <w:pStyle w:val="berschrift2"/>
            </w:pPr>
            <w:r w:rsidRPr="005B3CB0">
              <w:t>«</w:t>
            </w:r>
            <w:r w:rsidR="00ED428E">
              <w:t>Neubau Wohnüberbauung Wolf Areal, MF04»</w:t>
            </w:r>
            <w:r w:rsidRPr="005B3CB0">
              <w:t xml:space="preserve"> </w:t>
            </w:r>
          </w:p>
          <w:p w:rsidR="00870271" w:rsidRDefault="00870271" w:rsidP="00870271">
            <w:pPr>
              <w:pStyle w:val="berschrift2"/>
            </w:pPr>
            <w:r>
              <w:t xml:space="preserve">Projektwettbewerb im </w:t>
            </w:r>
            <w:r w:rsidR="00ED428E">
              <w:t>selektiven</w:t>
            </w:r>
            <w:r>
              <w:t xml:space="preserve"> Verfahren</w:t>
            </w:r>
          </w:p>
          <w:p w:rsidR="00ED428E" w:rsidRPr="00ED428E" w:rsidRDefault="00ED428E" w:rsidP="00ED428E">
            <w:pPr>
              <w:rPr>
                <w:lang w:eastAsia="de-CH"/>
              </w:rPr>
            </w:pPr>
          </w:p>
        </w:tc>
      </w:tr>
      <w:tr w:rsidR="00870271" w:rsidRPr="00A37D04" w:rsidTr="00BB1412"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:rsidR="00870271" w:rsidRPr="005B3CB0" w:rsidRDefault="00BB1412" w:rsidP="00F44517">
            <w:pPr>
              <w:rPr>
                <w:rFonts w:ascii="National Book" w:hAnsi="National Book"/>
                <w:sz w:val="22"/>
                <w:szCs w:val="22"/>
                <w:lang w:eastAsia="de-CH"/>
              </w:rPr>
            </w:pPr>
            <w:r>
              <w:rPr>
                <w:rFonts w:ascii="National Semibold" w:hAnsi="National Semibold"/>
                <w:b/>
                <w:bCs/>
                <w:lang w:eastAsia="de-CH"/>
              </w:rPr>
              <w:t>Name Federführendes Team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70271" w:rsidRPr="00CC73FC" w:rsidRDefault="00870271" w:rsidP="00870271">
            <w:pPr>
              <w:pStyle w:val="berschrift2"/>
              <w:numPr>
                <w:ilvl w:val="0"/>
                <w:numId w:val="0"/>
              </w:numPr>
            </w:pPr>
          </w:p>
        </w:tc>
        <w:tc>
          <w:tcPr>
            <w:tcW w:w="7372" w:type="dxa"/>
            <w:tcBorders>
              <w:top w:val="nil"/>
              <w:left w:val="nil"/>
              <w:bottom w:val="nil"/>
            </w:tcBorders>
          </w:tcPr>
          <w:p w:rsidR="00870271" w:rsidRPr="00A37D04" w:rsidRDefault="00BB1412" w:rsidP="00870271">
            <w:pPr>
              <w:pStyle w:val="berschrift2"/>
            </w:pPr>
            <w:r w:rsidRPr="00BB1412">
              <w:rPr>
                <w:highlight w:val="yellow"/>
              </w:rPr>
              <w:t>Team bitte hier eintragen</w:t>
            </w:r>
          </w:p>
        </w:tc>
      </w:tr>
    </w:tbl>
    <w:p w:rsidR="00870271" w:rsidRDefault="00870271" w:rsidP="00870271">
      <w:pPr>
        <w:rPr>
          <w:rFonts w:ascii="National Semibold" w:hAnsi="National Semibold"/>
          <w:b/>
          <w:bCs/>
          <w:lang w:eastAsia="de-CH"/>
        </w:rPr>
      </w:pPr>
    </w:p>
    <w:p w:rsidR="00870271" w:rsidRPr="008F7AB2" w:rsidRDefault="00870271" w:rsidP="00870271">
      <w:pPr>
        <w:rPr>
          <w:rFonts w:ascii="National Semibold" w:hAnsi="National Semibold"/>
          <w:b/>
          <w:bCs/>
          <w:lang w:eastAsia="de-CH"/>
        </w:rPr>
      </w:pPr>
      <w:r>
        <w:rPr>
          <w:rFonts w:ascii="National Semibold" w:hAnsi="National Semibold"/>
          <w:b/>
          <w:bCs/>
          <w:lang w:eastAsia="de-CH"/>
        </w:rPr>
        <w:t>Erstellung Zip-Ordner</w:t>
      </w:r>
      <w:r w:rsidRPr="008F7AB2">
        <w:rPr>
          <w:rFonts w:ascii="National Semibold" w:hAnsi="National Semibold"/>
          <w:b/>
          <w:bCs/>
          <w:lang w:eastAsia="de-CH"/>
        </w:rPr>
        <w:t>:</w:t>
      </w:r>
    </w:p>
    <w:p w:rsidR="00870271" w:rsidRPr="004C6A29" w:rsidRDefault="00870271" w:rsidP="00870271">
      <w:pPr>
        <w:pStyle w:val="Listenabsatz"/>
        <w:numPr>
          <w:ilvl w:val="0"/>
          <w:numId w:val="7"/>
        </w:numPr>
        <w:rPr>
          <w:color w:val="000000" w:themeColor="text1"/>
        </w:rPr>
      </w:pPr>
      <w:r w:rsidRPr="004C6A29">
        <w:rPr>
          <w:color w:val="000000" w:themeColor="text1"/>
          <w:lang w:eastAsia="de-CH"/>
        </w:rPr>
        <w:t>Einen Zip-Ordner aus den Unterlagen für die digitale Abgabe erstellen</w:t>
      </w:r>
    </w:p>
    <w:p w:rsidR="00870271" w:rsidRPr="004C6A29" w:rsidRDefault="00870271" w:rsidP="00870271">
      <w:pPr>
        <w:pStyle w:val="Listenabsatz"/>
        <w:numPr>
          <w:ilvl w:val="0"/>
          <w:numId w:val="7"/>
        </w:numPr>
        <w:rPr>
          <w:i/>
          <w:iCs/>
          <w:color w:val="000000" w:themeColor="text1"/>
        </w:rPr>
      </w:pPr>
      <w:r w:rsidRPr="004C6A29">
        <w:rPr>
          <w:color w:val="000000" w:themeColor="text1"/>
          <w:lang w:eastAsia="de-CH"/>
        </w:rPr>
        <w:t>Bezeichnung Zip-Ordner: «</w:t>
      </w:r>
      <w:r w:rsidR="00BB1412">
        <w:rPr>
          <w:color w:val="000000" w:themeColor="text1"/>
          <w:lang w:eastAsia="de-CH"/>
        </w:rPr>
        <w:t xml:space="preserve">PQ Bewerbung </w:t>
      </w:r>
      <w:r w:rsidR="00ED428E">
        <w:rPr>
          <w:color w:val="000000" w:themeColor="text1"/>
        </w:rPr>
        <w:t>Neubau Wolf Areal MF04</w:t>
      </w:r>
      <w:r w:rsidRPr="004C6A29">
        <w:rPr>
          <w:color w:val="000000" w:themeColor="text1"/>
        </w:rPr>
        <w:t>_</w:t>
      </w:r>
      <w:r w:rsidR="00BB1412" w:rsidRPr="00BB1412">
        <w:rPr>
          <w:color w:val="000000" w:themeColor="text1"/>
          <w:highlight w:val="yellow"/>
        </w:rPr>
        <w:t>Team</w:t>
      </w:r>
      <w:r w:rsidRPr="00BB1412">
        <w:rPr>
          <w:color w:val="000000" w:themeColor="text1"/>
          <w:highlight w:val="yellow"/>
        </w:rPr>
        <w:t>.</w:t>
      </w:r>
      <w:r w:rsidRPr="004C6A29">
        <w:rPr>
          <w:color w:val="000000" w:themeColor="text1"/>
        </w:rPr>
        <w:t>zip»</w:t>
      </w:r>
    </w:p>
    <w:p w:rsidR="00870271" w:rsidRPr="004C6A29" w:rsidRDefault="00870271" w:rsidP="00870271">
      <w:pPr>
        <w:rPr>
          <w:color w:val="000000" w:themeColor="text1"/>
          <w:lang w:eastAsia="de-CH"/>
        </w:rPr>
      </w:pPr>
    </w:p>
    <w:p w:rsidR="00870271" w:rsidRPr="008F7AB2" w:rsidRDefault="00870271" w:rsidP="00870271">
      <w:pPr>
        <w:rPr>
          <w:rFonts w:ascii="National Semibold" w:hAnsi="National Semibold"/>
          <w:b/>
          <w:bCs/>
          <w:lang w:eastAsia="de-CH"/>
        </w:rPr>
      </w:pPr>
      <w:r w:rsidRPr="008F7AB2">
        <w:rPr>
          <w:rFonts w:ascii="National Semibold" w:hAnsi="National Semibold"/>
          <w:b/>
          <w:bCs/>
          <w:lang w:eastAsia="de-CH"/>
        </w:rPr>
        <w:t>Erstellung Link:</w:t>
      </w:r>
    </w:p>
    <w:p w:rsidR="00870271" w:rsidRPr="008F7AB2" w:rsidRDefault="00870271" w:rsidP="00870271">
      <w:pPr>
        <w:pStyle w:val="Listenabsatz"/>
        <w:numPr>
          <w:ilvl w:val="0"/>
          <w:numId w:val="8"/>
        </w:numPr>
        <w:rPr>
          <w:lang w:eastAsia="de-CH"/>
        </w:rPr>
      </w:pPr>
      <w:r w:rsidRPr="008F7AB2">
        <w:rPr>
          <w:lang w:eastAsia="de-CH"/>
        </w:rPr>
        <w:t>Internetbrowser öffnen</w:t>
      </w:r>
    </w:p>
    <w:p w:rsidR="00870271" w:rsidRPr="008F7AB2" w:rsidRDefault="00870271" w:rsidP="00870271">
      <w:pPr>
        <w:pStyle w:val="Listenabsatz"/>
        <w:numPr>
          <w:ilvl w:val="0"/>
          <w:numId w:val="8"/>
        </w:numPr>
        <w:rPr>
          <w:lang w:eastAsia="de-CH"/>
        </w:rPr>
      </w:pPr>
      <w:r w:rsidRPr="008F7AB2">
        <w:rPr>
          <w:lang w:eastAsia="de-CH"/>
        </w:rPr>
        <w:t xml:space="preserve">Folgende URL eingeben: </w:t>
      </w:r>
      <w:r w:rsidRPr="00B64CA8">
        <w:rPr>
          <w:rStyle w:val="Hyperlink"/>
          <w:lang w:eastAsia="de-CH"/>
        </w:rPr>
        <w:t>https://www.swisstransfer.com</w:t>
      </w:r>
    </w:p>
    <w:p w:rsidR="00870271" w:rsidRPr="008F7AB2" w:rsidRDefault="00870271" w:rsidP="00870271">
      <w:pPr>
        <w:pStyle w:val="Listenabsatz"/>
        <w:numPr>
          <w:ilvl w:val="0"/>
          <w:numId w:val="8"/>
        </w:numPr>
        <w:rPr>
          <w:lang w:eastAsia="de-CH"/>
        </w:rPr>
      </w:pPr>
      <w:r w:rsidRPr="008F7AB2">
        <w:rPr>
          <w:lang w:eastAsia="de-CH"/>
        </w:rPr>
        <w:t>Zip</w:t>
      </w:r>
      <w:r>
        <w:rPr>
          <w:lang w:eastAsia="de-CH"/>
        </w:rPr>
        <w:t>-Ordner</w:t>
      </w:r>
      <w:r w:rsidRPr="008F7AB2">
        <w:rPr>
          <w:lang w:eastAsia="de-CH"/>
        </w:rPr>
        <w:t xml:space="preserve"> hochladen (</w:t>
      </w:r>
      <w:proofErr w:type="spellStart"/>
      <w:r w:rsidRPr="008F7AB2">
        <w:rPr>
          <w:lang w:eastAsia="de-CH"/>
        </w:rPr>
        <w:t>drag</w:t>
      </w:r>
      <w:proofErr w:type="spellEnd"/>
      <w:r w:rsidRPr="008F7AB2">
        <w:rPr>
          <w:lang w:eastAsia="de-CH"/>
        </w:rPr>
        <w:t xml:space="preserve"> and </w:t>
      </w:r>
      <w:proofErr w:type="spellStart"/>
      <w:r w:rsidRPr="008F7AB2">
        <w:rPr>
          <w:lang w:eastAsia="de-CH"/>
        </w:rPr>
        <w:t>drop</w:t>
      </w:r>
      <w:proofErr w:type="spellEnd"/>
      <w:r w:rsidRPr="008F7AB2">
        <w:rPr>
          <w:lang w:eastAsia="de-CH"/>
        </w:rPr>
        <w:t>)</w:t>
      </w:r>
      <w:r>
        <w:rPr>
          <w:lang w:eastAsia="de-CH"/>
        </w:rPr>
        <w:t xml:space="preserve"> </w:t>
      </w:r>
    </w:p>
    <w:p w:rsidR="00870271" w:rsidRDefault="00870271" w:rsidP="00870271">
      <w:pPr>
        <w:pStyle w:val="Listenabsatz"/>
        <w:numPr>
          <w:ilvl w:val="0"/>
          <w:numId w:val="8"/>
        </w:numPr>
        <w:rPr>
          <w:lang w:eastAsia="de-CH"/>
        </w:rPr>
      </w:pPr>
      <w:r>
        <w:rPr>
          <w:lang w:eastAsia="de-CH"/>
        </w:rPr>
        <w:t>Schaltfläche</w:t>
      </w:r>
      <w:r w:rsidRPr="008F7AB2">
        <w:rPr>
          <w:lang w:eastAsia="de-CH"/>
        </w:rPr>
        <w:t xml:space="preserve"> </w:t>
      </w:r>
      <w:r>
        <w:rPr>
          <w:lang w:eastAsia="de-CH"/>
        </w:rPr>
        <w:t>‘Link’ und dann ’senden’ anwählen</w:t>
      </w:r>
    </w:p>
    <w:p w:rsidR="00870271" w:rsidRPr="008F7AB2" w:rsidRDefault="00870271" w:rsidP="00870271">
      <w:pPr>
        <w:pStyle w:val="Listenabsatz"/>
        <w:numPr>
          <w:ilvl w:val="0"/>
          <w:numId w:val="8"/>
        </w:numPr>
        <w:rPr>
          <w:lang w:eastAsia="de-CH"/>
        </w:rPr>
      </w:pPr>
      <w:r>
        <w:rPr>
          <w:lang w:eastAsia="de-CH"/>
        </w:rPr>
        <w:t>Upload abwarten</w:t>
      </w:r>
    </w:p>
    <w:p w:rsidR="00870271" w:rsidRPr="008F7AB2" w:rsidRDefault="00870271" w:rsidP="00870271">
      <w:pPr>
        <w:pStyle w:val="Listenabsatz"/>
        <w:numPr>
          <w:ilvl w:val="0"/>
          <w:numId w:val="8"/>
        </w:numPr>
        <w:rPr>
          <w:lang w:eastAsia="de-CH"/>
        </w:rPr>
      </w:pPr>
      <w:r>
        <w:rPr>
          <w:lang w:eastAsia="de-CH"/>
        </w:rPr>
        <w:t>Erstellten Link in die Zwischenablage kopieren</w:t>
      </w:r>
    </w:p>
    <w:p w:rsidR="00870271" w:rsidRPr="008F7AB2" w:rsidRDefault="00870271" w:rsidP="00870271">
      <w:pPr>
        <w:rPr>
          <w:lang w:eastAsia="de-CH"/>
        </w:rPr>
      </w:pPr>
    </w:p>
    <w:p w:rsidR="00870271" w:rsidRPr="008F7AB2" w:rsidRDefault="00870271" w:rsidP="00870271">
      <w:pPr>
        <w:rPr>
          <w:rFonts w:ascii="National Semibold" w:hAnsi="National Semibold"/>
          <w:b/>
          <w:bCs/>
          <w:lang w:eastAsia="de-CH"/>
        </w:rPr>
      </w:pPr>
      <w:r w:rsidRPr="008F7AB2">
        <w:rPr>
          <w:rFonts w:ascii="National Semibold" w:hAnsi="National Semibold"/>
          <w:b/>
          <w:bCs/>
          <w:lang w:eastAsia="de-CH"/>
        </w:rPr>
        <w:t>Erstellung QR-Code:</w:t>
      </w:r>
    </w:p>
    <w:p w:rsidR="00870271" w:rsidRPr="008F7AB2" w:rsidRDefault="00870271" w:rsidP="00870271">
      <w:pPr>
        <w:pStyle w:val="Listenabsatz"/>
        <w:numPr>
          <w:ilvl w:val="0"/>
          <w:numId w:val="9"/>
        </w:numPr>
        <w:rPr>
          <w:lang w:eastAsia="de-CH"/>
        </w:rPr>
      </w:pPr>
      <w:r w:rsidRPr="008F7AB2">
        <w:rPr>
          <w:lang w:eastAsia="de-CH"/>
        </w:rPr>
        <w:t>Internetbrowser öffnen</w:t>
      </w:r>
    </w:p>
    <w:p w:rsidR="00870271" w:rsidRPr="008F7AB2" w:rsidRDefault="00870271" w:rsidP="00870271">
      <w:pPr>
        <w:pStyle w:val="Listenabsatz"/>
        <w:numPr>
          <w:ilvl w:val="0"/>
          <w:numId w:val="9"/>
        </w:numPr>
        <w:rPr>
          <w:lang w:eastAsia="de-CH"/>
        </w:rPr>
      </w:pPr>
      <w:r w:rsidRPr="008F7AB2">
        <w:rPr>
          <w:lang w:eastAsia="de-CH"/>
        </w:rPr>
        <w:t xml:space="preserve">Folgende URL eingeben: </w:t>
      </w:r>
      <w:hyperlink r:id="rId8" w:history="1">
        <w:r w:rsidRPr="00B931BE">
          <w:rPr>
            <w:rStyle w:val="Hyperlink"/>
            <w:lang w:eastAsia="de-CH"/>
          </w:rPr>
          <w:t>https://new.express.adobe.coaaaam/tools/generate-qr-code</w:t>
        </w:r>
      </w:hyperlink>
    </w:p>
    <w:p w:rsidR="00870271" w:rsidRPr="008F7AB2" w:rsidRDefault="00870271" w:rsidP="00870271">
      <w:pPr>
        <w:pStyle w:val="Listenabsatz"/>
        <w:numPr>
          <w:ilvl w:val="0"/>
          <w:numId w:val="9"/>
        </w:numPr>
        <w:rPr>
          <w:lang w:eastAsia="de-CH"/>
        </w:rPr>
      </w:pPr>
      <w:r w:rsidRPr="008F7AB2">
        <w:rPr>
          <w:lang w:eastAsia="de-CH"/>
        </w:rPr>
        <w:t>Link</w:t>
      </w:r>
      <w:r>
        <w:rPr>
          <w:lang w:eastAsia="de-CH"/>
        </w:rPr>
        <w:t xml:space="preserve"> aus Zwischenablage</w:t>
      </w:r>
      <w:r w:rsidRPr="008F7AB2">
        <w:rPr>
          <w:lang w:eastAsia="de-CH"/>
        </w:rPr>
        <w:t xml:space="preserve"> einfügen</w:t>
      </w:r>
    </w:p>
    <w:p w:rsidR="00870271" w:rsidRPr="008F7AB2" w:rsidRDefault="00870271" w:rsidP="00870271">
      <w:pPr>
        <w:pStyle w:val="Listenabsatz"/>
        <w:numPr>
          <w:ilvl w:val="0"/>
          <w:numId w:val="9"/>
        </w:numPr>
        <w:rPr>
          <w:lang w:eastAsia="de-CH"/>
        </w:rPr>
      </w:pPr>
      <w:r>
        <w:rPr>
          <w:lang w:eastAsia="de-CH"/>
        </w:rPr>
        <w:t>Rechtsklick auf QR-Code und «Grafik speichern unter…» anwählen</w:t>
      </w:r>
    </w:p>
    <w:p w:rsidR="00870271" w:rsidRPr="008F7AB2" w:rsidRDefault="00870271" w:rsidP="00870271">
      <w:pPr>
        <w:pStyle w:val="Listenabsatz"/>
        <w:numPr>
          <w:ilvl w:val="0"/>
          <w:numId w:val="9"/>
        </w:numPr>
        <w:rPr>
          <w:lang w:eastAsia="de-CH"/>
        </w:rPr>
      </w:pPr>
      <w:r>
        <w:rPr>
          <w:lang w:eastAsia="de-CH"/>
        </w:rPr>
        <w:t xml:space="preserve">QR-Code als </w:t>
      </w:r>
      <w:proofErr w:type="spellStart"/>
      <w:r w:rsidRPr="008F7AB2">
        <w:rPr>
          <w:lang w:eastAsia="de-CH"/>
        </w:rPr>
        <w:t>jpg</w:t>
      </w:r>
      <w:proofErr w:type="spellEnd"/>
      <w:r w:rsidRPr="008F7AB2">
        <w:rPr>
          <w:lang w:eastAsia="de-CH"/>
        </w:rPr>
        <w:t>/</w:t>
      </w:r>
      <w:proofErr w:type="spellStart"/>
      <w:r w:rsidRPr="008F7AB2">
        <w:rPr>
          <w:lang w:eastAsia="de-CH"/>
        </w:rPr>
        <w:t>png</w:t>
      </w:r>
      <w:proofErr w:type="spellEnd"/>
      <w:r>
        <w:rPr>
          <w:lang w:eastAsia="de-CH"/>
        </w:rPr>
        <w:t xml:space="preserve"> speichern</w:t>
      </w:r>
    </w:p>
    <w:p w:rsidR="00870271" w:rsidRDefault="00870271" w:rsidP="00870271">
      <w:pPr>
        <w:rPr>
          <w:rFonts w:ascii="National Semibold" w:hAnsi="National Semibold"/>
          <w:b/>
          <w:bCs/>
          <w:lang w:eastAsia="de-CH"/>
        </w:rPr>
      </w:pPr>
    </w:p>
    <w:p w:rsidR="00870271" w:rsidRPr="008F7AB2" w:rsidRDefault="005D687A" w:rsidP="00870271">
      <w:pPr>
        <w:rPr>
          <w:rFonts w:ascii="National Semibold" w:hAnsi="National Semibold"/>
          <w:b/>
          <w:bCs/>
          <w:lang w:eastAsia="de-CH"/>
        </w:rPr>
      </w:pPr>
      <w:r>
        <w:rPr>
          <w:rFonts w:ascii="National Semibold" w:hAnsi="National Semibold"/>
          <w:b/>
          <w:bCs/>
          <w:lang w:eastAsia="de-CH"/>
        </w:rPr>
        <w:t>Erstellung Formular</w:t>
      </w:r>
      <w:r w:rsidR="00870271" w:rsidRPr="008F7AB2">
        <w:rPr>
          <w:rFonts w:ascii="National Semibold" w:hAnsi="National Semibold"/>
          <w:b/>
          <w:bCs/>
          <w:lang w:eastAsia="de-CH"/>
        </w:rPr>
        <w:t>:</w:t>
      </w:r>
    </w:p>
    <w:p w:rsidR="005D687A" w:rsidRDefault="005D687A" w:rsidP="00870271">
      <w:pPr>
        <w:pStyle w:val="Listenabsatz"/>
        <w:numPr>
          <w:ilvl w:val="0"/>
          <w:numId w:val="10"/>
        </w:numPr>
        <w:rPr>
          <w:lang w:eastAsia="de-CH"/>
        </w:rPr>
      </w:pPr>
      <w:r>
        <w:rPr>
          <w:lang w:eastAsia="de-CH"/>
        </w:rPr>
        <w:t>«</w:t>
      </w:r>
      <w:proofErr w:type="spellStart"/>
      <w:r>
        <w:rPr>
          <w:lang w:eastAsia="de-CH"/>
        </w:rPr>
        <w:t>Formular_Einreichung_digitale_Daten</w:t>
      </w:r>
      <w:proofErr w:type="spellEnd"/>
      <w:r>
        <w:rPr>
          <w:lang w:eastAsia="de-CH"/>
        </w:rPr>
        <w:t>» in Word öffnen</w:t>
      </w:r>
    </w:p>
    <w:p w:rsidR="005D687A" w:rsidRDefault="005D687A" w:rsidP="005D687A">
      <w:pPr>
        <w:pStyle w:val="Listenabsatz"/>
        <w:numPr>
          <w:ilvl w:val="0"/>
          <w:numId w:val="10"/>
        </w:numPr>
        <w:rPr>
          <w:lang w:eastAsia="de-CH"/>
        </w:rPr>
      </w:pPr>
      <w:r>
        <w:rPr>
          <w:lang w:eastAsia="de-CH"/>
        </w:rPr>
        <w:t>Das Kennwort eintragen (siehe oben)</w:t>
      </w:r>
    </w:p>
    <w:p w:rsidR="005D687A" w:rsidRDefault="005D687A" w:rsidP="005D687A">
      <w:pPr>
        <w:pStyle w:val="Listenabsatz"/>
        <w:numPr>
          <w:ilvl w:val="0"/>
          <w:numId w:val="10"/>
        </w:numPr>
        <w:rPr>
          <w:rFonts w:ascii="National Book" w:hAnsi="National Book"/>
          <w:lang w:eastAsia="de-CH"/>
        </w:rPr>
      </w:pPr>
      <w:r w:rsidRPr="00870271">
        <w:rPr>
          <w:rFonts w:ascii="National Book" w:hAnsi="National Book"/>
          <w:lang w:eastAsia="de-CH"/>
        </w:rPr>
        <w:t xml:space="preserve">Rechtsklick auf untenstehendes </w:t>
      </w:r>
      <w:r>
        <w:rPr>
          <w:rFonts w:ascii="National Book" w:hAnsi="National Book"/>
          <w:lang w:eastAsia="de-CH"/>
        </w:rPr>
        <w:t xml:space="preserve">Fenster und </w:t>
      </w:r>
      <w:r w:rsidRPr="00870271">
        <w:rPr>
          <w:rFonts w:ascii="National Book" w:hAnsi="National Book"/>
          <w:lang w:eastAsia="de-CH"/>
        </w:rPr>
        <w:t>«Bild ändern</w:t>
      </w:r>
      <w:r>
        <w:rPr>
          <w:rFonts w:ascii="National Book" w:hAnsi="National Book"/>
          <w:lang w:eastAsia="de-CH"/>
        </w:rPr>
        <w:t xml:space="preserve"> – Aus Datei…</w:t>
      </w:r>
      <w:r w:rsidRPr="00870271">
        <w:rPr>
          <w:rFonts w:ascii="National Book" w:hAnsi="National Book"/>
          <w:lang w:eastAsia="de-CH"/>
        </w:rPr>
        <w:t>» anwählen</w:t>
      </w:r>
    </w:p>
    <w:p w:rsidR="005D687A" w:rsidRPr="005D687A" w:rsidRDefault="005D687A" w:rsidP="005D687A">
      <w:pPr>
        <w:pStyle w:val="Listenabsatz"/>
        <w:numPr>
          <w:ilvl w:val="0"/>
          <w:numId w:val="10"/>
        </w:numPr>
        <w:rPr>
          <w:rFonts w:ascii="National Book" w:hAnsi="National Book"/>
          <w:lang w:eastAsia="de-CH"/>
        </w:rPr>
      </w:pPr>
      <w:r w:rsidRPr="005D687A">
        <w:rPr>
          <w:rFonts w:ascii="National Book" w:hAnsi="National Book"/>
          <w:lang w:eastAsia="de-CH"/>
        </w:rPr>
        <w:t>QR-Code auswählen</w:t>
      </w:r>
    </w:p>
    <w:p w:rsidR="00870271" w:rsidRDefault="00870271" w:rsidP="00870271">
      <w:pPr>
        <w:pStyle w:val="Listenabsatz"/>
        <w:numPr>
          <w:ilvl w:val="0"/>
          <w:numId w:val="10"/>
        </w:numPr>
        <w:rPr>
          <w:lang w:eastAsia="de-CH"/>
        </w:rPr>
      </w:pPr>
      <w:r>
        <w:rPr>
          <w:lang w:eastAsia="de-CH"/>
        </w:rPr>
        <w:t>Formular ausdrucken und mit der Planabgabe einreichen</w:t>
      </w:r>
    </w:p>
    <w:p w:rsidR="005D687A" w:rsidRDefault="005D687A" w:rsidP="003E649C">
      <w:pPr>
        <w:pBdr>
          <w:bottom w:val="single" w:sz="4" w:space="1" w:color="auto"/>
        </w:pBdr>
        <w:rPr>
          <w:lang w:eastAsia="de-CH"/>
        </w:rPr>
      </w:pPr>
    </w:p>
    <w:p w:rsidR="005D687A" w:rsidRDefault="005D687A" w:rsidP="003E649C">
      <w:pPr>
        <w:pBdr>
          <w:bottom w:val="single" w:sz="4" w:space="1" w:color="auto"/>
        </w:pBdr>
        <w:rPr>
          <w:lang w:eastAsia="de-CH"/>
        </w:rPr>
      </w:pPr>
    </w:p>
    <w:p w:rsidR="003E649C" w:rsidRPr="003E649C" w:rsidRDefault="003E649C" w:rsidP="003E649C">
      <w:pPr>
        <w:pBdr>
          <w:bottom w:val="single" w:sz="4" w:space="1" w:color="auto"/>
        </w:pBdr>
        <w:rPr>
          <w:lang w:eastAsia="de-CH"/>
        </w:rPr>
      </w:pPr>
      <w:r>
        <w:rPr>
          <w:noProof/>
          <w:lang w:eastAsia="de-CH"/>
        </w:rPr>
        <w:drawing>
          <wp:anchor distT="0" distB="0" distL="114300" distR="114300" simplePos="0" relativeHeight="251658240" behindDoc="0" locked="0" layoutInCell="1" allowOverlap="1" wp14:anchorId="10A20626" wp14:editId="482FAACC">
            <wp:simplePos x="0" y="0"/>
            <wp:positionH relativeFrom="column">
              <wp:posOffset>1971040</wp:posOffset>
            </wp:positionH>
            <wp:positionV relativeFrom="paragraph">
              <wp:posOffset>362031</wp:posOffset>
            </wp:positionV>
            <wp:extent cx="2512060" cy="2512060"/>
            <wp:effectExtent l="0" t="0" r="2540" b="2540"/>
            <wp:wrapSquare wrapText="bothSides"/>
            <wp:docPr id="121323651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236511" name="Grafik 2"/>
                    <pic:cNvPicPr/>
                  </pic:nvPicPr>
                  <pic:blipFill>
                    <a:blip r:embed="rId9">
                      <a:alphaModFix amt="3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E649C" w:rsidRPr="003E649C" w:rsidSect="001075CE">
      <w:headerReference w:type="default" r:id="rId10"/>
      <w:footerReference w:type="default" r:id="rId11"/>
      <w:pgSz w:w="11900" w:h="16840"/>
      <w:pgMar w:top="1745" w:right="842" w:bottom="1134" w:left="993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77C72" w:rsidRDefault="00877C72" w:rsidP="00944E26">
      <w:pPr>
        <w:spacing w:line="240" w:lineRule="auto"/>
      </w:pPr>
      <w:r>
        <w:separator/>
      </w:r>
    </w:p>
  </w:endnote>
  <w:endnote w:type="continuationSeparator" w:id="0">
    <w:p w:rsidR="00877C72" w:rsidRDefault="00877C72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ational Book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National-Semibold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National Semibold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781"/>
      <w:gridCol w:w="284"/>
    </w:tblGrid>
    <w:tr w:rsidR="001075CE" w:rsidRPr="004A6B7B" w:rsidTr="00AB10FD">
      <w:trPr>
        <w:cantSplit/>
        <w:trHeight w:hRule="exact" w:val="397"/>
      </w:trPr>
      <w:tc>
        <w:tcPr>
          <w:tcW w:w="9781" w:type="dxa"/>
          <w:shd w:val="clear" w:color="auto" w:fill="auto"/>
          <w:vAlign w:val="center"/>
        </w:tcPr>
        <w:p w:rsidR="001075CE" w:rsidRPr="00A37D04" w:rsidRDefault="00AB10FD" w:rsidP="001075CE">
          <w:pPr>
            <w:pStyle w:val="Beschriftung"/>
            <w:rPr>
              <w:rFonts w:ascii="National Book" w:hAnsi="National Book" w:cs="Arial"/>
            </w:rPr>
          </w:pPr>
          <w:r>
            <w:rPr>
              <w:rFonts w:ascii="National Book" w:hAnsi="National Book"/>
            </w:rPr>
            <w:t xml:space="preserve">Projektwettbewerb </w:t>
          </w:r>
          <w:r w:rsidR="0037011E">
            <w:rPr>
              <w:rFonts w:ascii="National Book" w:hAnsi="National Book"/>
            </w:rPr>
            <w:t>«</w:t>
          </w:r>
          <w:r w:rsidR="00ED428E">
            <w:rPr>
              <w:rFonts w:ascii="National Book" w:hAnsi="National Book"/>
            </w:rPr>
            <w:t>Neubau Wohnüberbauung Wolf Areal MF04</w:t>
          </w:r>
          <w:r w:rsidR="0037011E">
            <w:rPr>
              <w:rFonts w:ascii="National Book" w:hAnsi="National Book"/>
            </w:rPr>
            <w:t>»</w:t>
          </w:r>
          <w:r>
            <w:rPr>
              <w:rFonts w:ascii="National Book" w:hAnsi="National Book"/>
            </w:rPr>
            <w:t xml:space="preserve"> </w:t>
          </w:r>
          <w:r w:rsidR="00A37D04" w:rsidRPr="00A37D04">
            <w:rPr>
              <w:rFonts w:ascii="National Book" w:hAnsi="National Book"/>
            </w:rPr>
            <w:t xml:space="preserve">– </w:t>
          </w:r>
          <w:r w:rsidR="001075CE" w:rsidRPr="00A37D04">
            <w:rPr>
              <w:rFonts w:ascii="National Book" w:hAnsi="National Book" w:cs="Arial"/>
            </w:rPr>
            <w:t>Einreichung digitale Abgabe</w:t>
          </w:r>
        </w:p>
      </w:tc>
      <w:tc>
        <w:tcPr>
          <w:tcW w:w="284" w:type="dxa"/>
          <w:shd w:val="clear" w:color="auto" w:fill="auto"/>
          <w:vAlign w:val="center"/>
        </w:tcPr>
        <w:p w:rsidR="001075CE" w:rsidRPr="00A37D04" w:rsidRDefault="001075CE" w:rsidP="001075CE">
          <w:pPr>
            <w:pStyle w:val="Beschriftung"/>
            <w:rPr>
              <w:rFonts w:ascii="National Book" w:hAnsi="National Book" w:cs="Arial"/>
            </w:rPr>
          </w:pPr>
        </w:p>
      </w:tc>
    </w:tr>
  </w:tbl>
  <w:p w:rsidR="001075CE" w:rsidRDefault="001075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7C72" w:rsidRDefault="00877C72" w:rsidP="00944E26">
      <w:pPr>
        <w:spacing w:line="240" w:lineRule="auto"/>
      </w:pPr>
      <w:r>
        <w:separator/>
      </w:r>
    </w:p>
  </w:footnote>
  <w:footnote w:type="continuationSeparator" w:id="0">
    <w:p w:rsidR="00877C72" w:rsidRDefault="00877C72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5C32" w:rsidRDefault="00ED428E" w:rsidP="00906AEB">
    <w:pPr>
      <w:pStyle w:val="Kopfzeile"/>
      <w:ind w:right="-7"/>
    </w:pPr>
    <w:r>
      <w:rPr>
        <w:noProof/>
        <w:lang w:eastAsia="de-CH"/>
      </w:rPr>
      <w:drawing>
        <wp:anchor distT="0" distB="0" distL="114300" distR="114300" simplePos="0" relativeHeight="251668480" behindDoc="0" locked="1" layoutInCell="1" allowOverlap="0" wp14:anchorId="0570406E" wp14:editId="3E6467A5">
          <wp:simplePos x="0" y="0"/>
          <wp:positionH relativeFrom="margin">
            <wp:posOffset>-1905</wp:posOffset>
          </wp:positionH>
          <wp:positionV relativeFrom="page">
            <wp:posOffset>361950</wp:posOffset>
          </wp:positionV>
          <wp:extent cx="1839595" cy="430530"/>
          <wp:effectExtent l="0" t="0" r="1905" b="1270"/>
          <wp:wrapNone/>
          <wp:docPr id="87629057" name="Grafik 87629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402971" name="Grafik 6204029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595" cy="430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5C32" w:rsidRPr="00CE6326">
      <w:rPr>
        <w:noProof/>
        <w:highlight w:val="yellow"/>
      </w:rPr>
      <w:drawing>
        <wp:anchor distT="0" distB="0" distL="114300" distR="114300" simplePos="0" relativeHeight="251664384" behindDoc="0" locked="0" layoutInCell="1" allowOverlap="1" wp14:anchorId="3B1ED28F" wp14:editId="780E2AC5">
          <wp:simplePos x="0" y="0"/>
          <wp:positionH relativeFrom="column">
            <wp:posOffset>5419725</wp:posOffset>
          </wp:positionH>
          <wp:positionV relativeFrom="paragraph">
            <wp:posOffset>-85725</wp:posOffset>
          </wp:positionV>
          <wp:extent cx="979170" cy="800100"/>
          <wp:effectExtent l="0" t="0" r="0" b="0"/>
          <wp:wrapNone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917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03985F32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B74727"/>
    <w:multiLevelType w:val="hybridMultilevel"/>
    <w:tmpl w:val="28EEBC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43216"/>
    <w:multiLevelType w:val="hybridMultilevel"/>
    <w:tmpl w:val="F408568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B58A7"/>
    <w:multiLevelType w:val="hybridMultilevel"/>
    <w:tmpl w:val="2132E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02B43"/>
    <w:multiLevelType w:val="hybridMultilevel"/>
    <w:tmpl w:val="F4085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B5834"/>
    <w:multiLevelType w:val="hybridMultilevel"/>
    <w:tmpl w:val="D848BF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285211">
    <w:abstractNumId w:val="0"/>
  </w:num>
  <w:num w:numId="2" w16cid:durableId="1713579013">
    <w:abstractNumId w:val="0"/>
  </w:num>
  <w:num w:numId="3" w16cid:durableId="526410988">
    <w:abstractNumId w:val="0"/>
  </w:num>
  <w:num w:numId="4" w16cid:durableId="469785600">
    <w:abstractNumId w:val="0"/>
  </w:num>
  <w:num w:numId="5" w16cid:durableId="246501269">
    <w:abstractNumId w:val="0"/>
  </w:num>
  <w:num w:numId="6" w16cid:durableId="2134596184">
    <w:abstractNumId w:val="0"/>
  </w:num>
  <w:num w:numId="7" w16cid:durableId="281419837">
    <w:abstractNumId w:val="5"/>
  </w:num>
  <w:num w:numId="8" w16cid:durableId="862747001">
    <w:abstractNumId w:val="4"/>
  </w:num>
  <w:num w:numId="9" w16cid:durableId="939294243">
    <w:abstractNumId w:val="2"/>
  </w:num>
  <w:num w:numId="10" w16cid:durableId="1918326259">
    <w:abstractNumId w:val="3"/>
  </w:num>
  <w:num w:numId="11" w16cid:durableId="165637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D04"/>
    <w:rsid w:val="00013FD4"/>
    <w:rsid w:val="00026381"/>
    <w:rsid w:val="00027B8E"/>
    <w:rsid w:val="000443DC"/>
    <w:rsid w:val="000605A0"/>
    <w:rsid w:val="00081D2D"/>
    <w:rsid w:val="00093100"/>
    <w:rsid w:val="000B2E5A"/>
    <w:rsid w:val="000F723C"/>
    <w:rsid w:val="0010751D"/>
    <w:rsid w:val="001075CE"/>
    <w:rsid w:val="00114D75"/>
    <w:rsid w:val="00161A86"/>
    <w:rsid w:val="00175674"/>
    <w:rsid w:val="00184BDF"/>
    <w:rsid w:val="001B4498"/>
    <w:rsid w:val="001B5E32"/>
    <w:rsid w:val="001F6A81"/>
    <w:rsid w:val="00214D3A"/>
    <w:rsid w:val="00254FEC"/>
    <w:rsid w:val="002555CC"/>
    <w:rsid w:val="002B7BDC"/>
    <w:rsid w:val="002C6B52"/>
    <w:rsid w:val="002E01B2"/>
    <w:rsid w:val="0030073D"/>
    <w:rsid w:val="00300BE6"/>
    <w:rsid w:val="00313995"/>
    <w:rsid w:val="00337689"/>
    <w:rsid w:val="00345B2F"/>
    <w:rsid w:val="0035502D"/>
    <w:rsid w:val="00364046"/>
    <w:rsid w:val="00365223"/>
    <w:rsid w:val="0037011E"/>
    <w:rsid w:val="003914DC"/>
    <w:rsid w:val="003B707C"/>
    <w:rsid w:val="003E255D"/>
    <w:rsid w:val="003E649C"/>
    <w:rsid w:val="003F51E9"/>
    <w:rsid w:val="004309D6"/>
    <w:rsid w:val="00432398"/>
    <w:rsid w:val="0045089C"/>
    <w:rsid w:val="00452574"/>
    <w:rsid w:val="004542D8"/>
    <w:rsid w:val="00461FDB"/>
    <w:rsid w:val="0047327C"/>
    <w:rsid w:val="0047718B"/>
    <w:rsid w:val="00480C2D"/>
    <w:rsid w:val="00497A97"/>
    <w:rsid w:val="004A6B7B"/>
    <w:rsid w:val="004B101A"/>
    <w:rsid w:val="004B28D2"/>
    <w:rsid w:val="004C6A29"/>
    <w:rsid w:val="00504714"/>
    <w:rsid w:val="005375A7"/>
    <w:rsid w:val="00544D9B"/>
    <w:rsid w:val="005906EA"/>
    <w:rsid w:val="00594C64"/>
    <w:rsid w:val="005B16F5"/>
    <w:rsid w:val="005B3926"/>
    <w:rsid w:val="005B3CB0"/>
    <w:rsid w:val="005C3FCA"/>
    <w:rsid w:val="005C67AF"/>
    <w:rsid w:val="005D1C82"/>
    <w:rsid w:val="005D216A"/>
    <w:rsid w:val="005D687A"/>
    <w:rsid w:val="005F3984"/>
    <w:rsid w:val="00602C31"/>
    <w:rsid w:val="006433D2"/>
    <w:rsid w:val="0067683B"/>
    <w:rsid w:val="006C600A"/>
    <w:rsid w:val="006E16EF"/>
    <w:rsid w:val="006E6C55"/>
    <w:rsid w:val="0071300D"/>
    <w:rsid w:val="007263A0"/>
    <w:rsid w:val="00727842"/>
    <w:rsid w:val="007378A2"/>
    <w:rsid w:val="007574FD"/>
    <w:rsid w:val="007677E3"/>
    <w:rsid w:val="007725F3"/>
    <w:rsid w:val="00787BBB"/>
    <w:rsid w:val="00795C32"/>
    <w:rsid w:val="00796C8A"/>
    <w:rsid w:val="007A13D4"/>
    <w:rsid w:val="007E39BB"/>
    <w:rsid w:val="0080772F"/>
    <w:rsid w:val="00823C47"/>
    <w:rsid w:val="00827612"/>
    <w:rsid w:val="00840523"/>
    <w:rsid w:val="00851CE2"/>
    <w:rsid w:val="00870271"/>
    <w:rsid w:val="00877C6D"/>
    <w:rsid w:val="00877C72"/>
    <w:rsid w:val="008975DB"/>
    <w:rsid w:val="008B0940"/>
    <w:rsid w:val="008B2532"/>
    <w:rsid w:val="008E21A7"/>
    <w:rsid w:val="008E2940"/>
    <w:rsid w:val="008E7353"/>
    <w:rsid w:val="008F7AB2"/>
    <w:rsid w:val="00906AEB"/>
    <w:rsid w:val="00926A20"/>
    <w:rsid w:val="00942172"/>
    <w:rsid w:val="00944E26"/>
    <w:rsid w:val="009A6945"/>
    <w:rsid w:val="009C3A5F"/>
    <w:rsid w:val="009C7A4A"/>
    <w:rsid w:val="009F6917"/>
    <w:rsid w:val="00A24CCF"/>
    <w:rsid w:val="00A37D04"/>
    <w:rsid w:val="00A43CCE"/>
    <w:rsid w:val="00AA5EA5"/>
    <w:rsid w:val="00AB10FD"/>
    <w:rsid w:val="00AD002E"/>
    <w:rsid w:val="00B0393B"/>
    <w:rsid w:val="00B10DBC"/>
    <w:rsid w:val="00B11C72"/>
    <w:rsid w:val="00B21B60"/>
    <w:rsid w:val="00B373CF"/>
    <w:rsid w:val="00B418E1"/>
    <w:rsid w:val="00B47D08"/>
    <w:rsid w:val="00B519B4"/>
    <w:rsid w:val="00B64CA8"/>
    <w:rsid w:val="00B852D2"/>
    <w:rsid w:val="00BB1412"/>
    <w:rsid w:val="00BC2E0A"/>
    <w:rsid w:val="00BD7661"/>
    <w:rsid w:val="00BE1710"/>
    <w:rsid w:val="00BF4168"/>
    <w:rsid w:val="00C15A23"/>
    <w:rsid w:val="00C15BF5"/>
    <w:rsid w:val="00C44E5B"/>
    <w:rsid w:val="00C52D37"/>
    <w:rsid w:val="00C6066F"/>
    <w:rsid w:val="00C63899"/>
    <w:rsid w:val="00C80CE9"/>
    <w:rsid w:val="00C82378"/>
    <w:rsid w:val="00C95C89"/>
    <w:rsid w:val="00CA017C"/>
    <w:rsid w:val="00CA6E0A"/>
    <w:rsid w:val="00CB72B7"/>
    <w:rsid w:val="00CC1764"/>
    <w:rsid w:val="00CC73FC"/>
    <w:rsid w:val="00CC75AC"/>
    <w:rsid w:val="00CE6326"/>
    <w:rsid w:val="00D33C57"/>
    <w:rsid w:val="00D523A2"/>
    <w:rsid w:val="00D87937"/>
    <w:rsid w:val="00DA2D44"/>
    <w:rsid w:val="00DB6878"/>
    <w:rsid w:val="00DB7DD9"/>
    <w:rsid w:val="00E030E6"/>
    <w:rsid w:val="00E22820"/>
    <w:rsid w:val="00E30B58"/>
    <w:rsid w:val="00E310BC"/>
    <w:rsid w:val="00E35498"/>
    <w:rsid w:val="00E728DD"/>
    <w:rsid w:val="00E843EF"/>
    <w:rsid w:val="00E946AA"/>
    <w:rsid w:val="00ED428E"/>
    <w:rsid w:val="00EE1359"/>
    <w:rsid w:val="00F049C4"/>
    <w:rsid w:val="00F10179"/>
    <w:rsid w:val="00F22A10"/>
    <w:rsid w:val="00F23F1B"/>
    <w:rsid w:val="00F3556C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0B36489"/>
  <w14:defaultImageDpi w14:val="300"/>
  <w15:chartTrackingRefBased/>
  <w15:docId w15:val="{85A89BC6-5FC5-1E4D-9EB9-CD6E3505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ED428E"/>
    <w:pPr>
      <w:spacing w:after="120"/>
      <w:ind w:right="-141"/>
      <w:outlineLvl w:val="0"/>
    </w:pPr>
    <w:rPr>
      <w:rFonts w:ascii="National Book" w:eastAsia="Times New Roman" w:hAnsi="National Book" w:cs="Arial"/>
      <w:b/>
      <w:bCs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870271"/>
    <w:pPr>
      <w:numPr>
        <w:ilvl w:val="1"/>
        <w:numId w:val="1"/>
      </w:numPr>
      <w:spacing w:line="280" w:lineRule="atLeast"/>
      <w:outlineLvl w:val="1"/>
    </w:pPr>
    <w:rPr>
      <w:rFonts w:ascii="National Book" w:eastAsia="Times New Roman" w:hAnsi="National Book" w:cs="Arial"/>
      <w:b/>
      <w:bCs/>
      <w:caps/>
      <w:color w:val="000000" w:themeColor="text1"/>
      <w:spacing w:val="20"/>
      <w:position w:val="6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D428E"/>
    <w:rPr>
      <w:rFonts w:ascii="National Book" w:eastAsia="Times New Roman" w:hAnsi="National Book" w:cs="Arial"/>
      <w:b/>
      <w:bCs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870271"/>
    <w:rPr>
      <w:rFonts w:ascii="National Book" w:eastAsia="Times New Roman" w:hAnsi="National Book" w:cs="Arial"/>
      <w:b/>
      <w:bCs/>
      <w:caps/>
      <w:color w:val="000000" w:themeColor="text1"/>
      <w:spacing w:val="20"/>
      <w:position w:val="6"/>
      <w:lang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  <w:style w:type="paragraph" w:styleId="Listenabsatz">
    <w:name w:val="List Paragraph"/>
    <w:basedOn w:val="Standard"/>
    <w:uiPriority w:val="72"/>
    <w:qFormat/>
    <w:rsid w:val="003E649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E649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E649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C75AC"/>
    <w:rPr>
      <w:color w:val="954F72" w:themeColor="followedHyperlink"/>
      <w:u w:val="single"/>
    </w:rPr>
  </w:style>
  <w:style w:type="table" w:styleId="Tabellenraster">
    <w:name w:val="Table Grid"/>
    <w:basedOn w:val="NormaleTabelle"/>
    <w:uiPriority w:val="59"/>
    <w:rsid w:val="009C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.express.adobe.coaaaam/tools/generate-qr-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planzeit/04_Projekte/043_Wettbewerbe/230626_STA_Christuszentrum%20Loogarten/04_Studie_Wettbewerb/0423_Unterlagen%20Ausgabe/Unterlagen%20Ausgabe%20Loogarten/D_Berichte-weitere%20Unterlagen/9_Anleitung%20Downloadlink%20fu&#776;r%20digitale%20Datenabgab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C4AAE3-601B-3946-8113-3937AC6DA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9_Anleitung Downloadlink für digitale Datenabgabe.dotx</Template>
  <TotalTime>0</TotalTime>
  <Pages>1</Pages>
  <Words>160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2024-03-26T17:07:00Z</cp:lastPrinted>
  <dcterms:created xsi:type="dcterms:W3CDTF">2026-03-24T14:41:00Z</dcterms:created>
  <dcterms:modified xsi:type="dcterms:W3CDTF">2026-03-30T09:20:00Z</dcterms:modified>
</cp:coreProperties>
</file>